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02D47" w:rsidRDefault="00E117D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36" w:history="1">
        <w:r w:rsidR="00E02D47" w:rsidRPr="002329C2">
          <w:rPr>
            <w:rStyle w:val="aa"/>
          </w:rPr>
          <w:t>HH3C-VSI-MIB</w:t>
        </w:r>
        <w:r w:rsidR="00E02D47">
          <w:rPr>
            <w:webHidden/>
          </w:rPr>
          <w:tab/>
        </w:r>
        <w:r w:rsidR="00E02D47">
          <w:rPr>
            <w:webHidden/>
          </w:rPr>
          <w:fldChar w:fldCharType="begin"/>
        </w:r>
        <w:r w:rsidR="00E02D47">
          <w:rPr>
            <w:webHidden/>
          </w:rPr>
          <w:instrText xml:space="preserve"> PAGEREF _Toc94098736 \h </w:instrText>
        </w:r>
        <w:r w:rsidR="00E02D47">
          <w:rPr>
            <w:webHidden/>
          </w:rPr>
        </w:r>
        <w:r w:rsidR="00E02D47">
          <w:rPr>
            <w:webHidden/>
          </w:rPr>
          <w:fldChar w:fldCharType="separate"/>
        </w:r>
        <w:r w:rsidR="00E02D47">
          <w:rPr>
            <w:webHidden/>
          </w:rPr>
          <w:t>2</w:t>
        </w:r>
        <w:r w:rsidR="00E02D47">
          <w:rPr>
            <w:webHidden/>
          </w:rPr>
          <w:fldChar w:fldCharType="end"/>
        </w:r>
      </w:hyperlink>
    </w:p>
    <w:p w:rsidR="00E02D47" w:rsidRDefault="00E02D4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7" w:history="1">
        <w:r w:rsidRPr="002329C2">
          <w:rPr>
            <w:rStyle w:val="aa"/>
          </w:rPr>
          <w:t>hh3cVsiScalarGroup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02D47" w:rsidRDefault="00E02D4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8" w:history="1">
        <w:r w:rsidRPr="002329C2">
          <w:rPr>
            <w:rStyle w:val="aa"/>
          </w:rPr>
          <w:t>hh3cVsiTable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02D47" w:rsidRDefault="00E02D4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9" w:history="1">
        <w:r w:rsidRPr="002329C2">
          <w:rPr>
            <w:rStyle w:val="aa"/>
          </w:rPr>
          <w:t>hh3cVsiXconnectTable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02D47" w:rsidRDefault="00E02D4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40" w:history="1">
        <w:r w:rsidRPr="002329C2">
          <w:rPr>
            <w:rStyle w:val="aa"/>
          </w:rPr>
          <w:t>hh3cVsiPwBindTable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E117D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417DF" w:rsidRPr="00F417DF" w:rsidRDefault="00F417DF" w:rsidP="00F417DF">
      <w:pPr>
        <w:pStyle w:val="1"/>
      </w:pPr>
      <w:bookmarkStart w:id="1" w:name="_Toc397421343"/>
      <w:bookmarkStart w:id="2" w:name="_Toc94098736"/>
      <w:r w:rsidRPr="00F417DF">
        <w:lastRenderedPageBreak/>
        <w:t>HH3C-</w:t>
      </w:r>
      <w:r w:rsidRPr="00F417DF">
        <w:rPr>
          <w:rFonts w:hint="eastAsia"/>
        </w:rPr>
        <w:t>VSI</w:t>
      </w:r>
      <w:r w:rsidRPr="00F417DF">
        <w:t>-MIB</w:t>
      </w:r>
      <w:bookmarkEnd w:id="1"/>
      <w:bookmarkEnd w:id="2"/>
    </w:p>
    <w:p w:rsidR="00013EBA" w:rsidRDefault="00013EBA" w:rsidP="00013EBA">
      <w:pPr>
        <w:pStyle w:val="2"/>
      </w:pPr>
      <w:bookmarkStart w:id="3" w:name="_Toc401910175"/>
      <w:bookmarkStart w:id="4" w:name="_Toc397421344"/>
      <w:bookmarkStart w:id="5" w:name="_Toc94098737"/>
      <w:r w:rsidRPr="005A2057">
        <w:t>hh3cVsiScalarGroup</w:t>
      </w:r>
      <w:bookmarkEnd w:id="3"/>
      <w:bookmarkEnd w:id="5"/>
    </w:p>
    <w:p w:rsidR="00013EBA" w:rsidRPr="008D5041" w:rsidRDefault="00013EBA" w:rsidP="00013EBA">
      <w:r w:rsidRPr="005A2057">
        <w:t>OID of this table is: 1.3.6.1.4.1.25506.2.105.1.</w:t>
      </w:r>
      <w:r w:rsidRPr="005A2057"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134"/>
        <w:gridCol w:w="2083"/>
      </w:tblGrid>
      <w:tr w:rsidR="00013EBA" w:rsidRPr="00DC7FD4" w:rsidTr="007D65B6">
        <w:trPr>
          <w:tblHeader/>
        </w:trPr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Heading"/>
              <w:widowControl w:val="0"/>
              <w:rPr>
                <w:lang w:eastAsia="en-US"/>
              </w:rPr>
            </w:pPr>
            <w:r w:rsidRPr="005A2057">
              <w:rPr>
                <w:lang w:eastAsia="en-US"/>
              </w:rPr>
              <w:t>Name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Heading"/>
              <w:widowControl w:val="0"/>
              <w:rPr>
                <w:lang w:eastAsia="en-US"/>
              </w:rPr>
            </w:pPr>
            <w:r w:rsidRPr="005A2057">
              <w:rPr>
                <w:lang w:eastAsia="en-US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Heading"/>
              <w:widowControl w:val="0"/>
              <w:rPr>
                <w:lang w:eastAsia="en-US"/>
              </w:rPr>
            </w:pPr>
            <w:r w:rsidRPr="005A2057">
              <w:rPr>
                <w:lang w:eastAsia="en-US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Heading"/>
              <w:widowControl w:val="0"/>
              <w:rPr>
                <w:lang w:eastAsia="en-US"/>
              </w:rPr>
            </w:pPr>
            <w:r w:rsidRPr="005A2057">
              <w:rPr>
                <w:lang w:eastAsia="en-US"/>
              </w:rPr>
              <w:t>Description</w:t>
            </w:r>
          </w:p>
        </w:tc>
      </w:tr>
      <w:tr w:rsidR="00013EBA" w:rsidRPr="00DC7FD4" w:rsidTr="007D65B6">
        <w:tc>
          <w:tcPr>
            <w:tcW w:w="3828" w:type="dxa"/>
            <w:tcBorders>
              <w:top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hh3cVsiNextAvailableVsiIndex (1.3.6.1.4.1.25506.2.105.1.1.1)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rPr>
                <w:rFonts w:hint="eastAsia"/>
              </w:rPr>
              <w:t>read-only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Current</w:t>
            </w:r>
          </w:p>
        </w:tc>
        <w:tc>
          <w:tcPr>
            <w:tcW w:w="2083" w:type="dxa"/>
            <w:tcBorders>
              <w:top w:val="single" w:sz="12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As per MIB</w:t>
            </w:r>
          </w:p>
        </w:tc>
      </w:tr>
      <w:tr w:rsidR="00013EBA" w:rsidRPr="00DC7FD4" w:rsidTr="007D65B6">
        <w:tc>
          <w:tcPr>
            <w:tcW w:w="3828" w:type="dxa"/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hh3cVsiL2vpnStatus</w:t>
            </w:r>
            <w:r w:rsidRPr="005A2057">
              <w:rPr>
                <w:rFonts w:hint="eastAsia"/>
              </w:rPr>
              <w:t xml:space="preserve"> (</w:t>
            </w:r>
            <w:r w:rsidRPr="005A2057">
              <w:t>1.3.6.1.4.1.25506.2.105.1.1.</w:t>
            </w:r>
            <w:r w:rsidRPr="005A2057">
              <w:rPr>
                <w:rFonts w:hint="eastAsia"/>
              </w:rPr>
              <w:t>2)</w:t>
            </w:r>
          </w:p>
        </w:tc>
        <w:tc>
          <w:tcPr>
            <w:tcW w:w="1275" w:type="dxa"/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rPr>
                <w:rFonts w:hint="eastAsia"/>
              </w:rPr>
              <w:t>read-write</w:t>
            </w:r>
          </w:p>
        </w:tc>
        <w:tc>
          <w:tcPr>
            <w:tcW w:w="1134" w:type="dxa"/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Current</w:t>
            </w:r>
          </w:p>
        </w:tc>
        <w:tc>
          <w:tcPr>
            <w:tcW w:w="2083" w:type="dxa"/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As per MIB</w:t>
            </w:r>
          </w:p>
        </w:tc>
      </w:tr>
    </w:tbl>
    <w:p w:rsidR="00013EBA" w:rsidRDefault="00013EBA" w:rsidP="00013EBA"/>
    <w:p w:rsidR="00F417DF" w:rsidRPr="00013EBA" w:rsidRDefault="00F417DF" w:rsidP="00F417DF">
      <w:pPr>
        <w:pStyle w:val="2"/>
      </w:pPr>
      <w:bookmarkStart w:id="6" w:name="_Toc94098738"/>
      <w:r w:rsidRPr="00013EBA">
        <w:t>hh3c</w:t>
      </w:r>
      <w:r w:rsidRPr="00013EBA">
        <w:rPr>
          <w:rFonts w:hint="eastAsia"/>
        </w:rPr>
        <w:t>Vsi</w:t>
      </w:r>
      <w:r w:rsidRPr="00013EBA">
        <w:t>Table</w:t>
      </w:r>
      <w:bookmarkEnd w:id="4"/>
      <w:bookmarkEnd w:id="6"/>
    </w:p>
    <w:p w:rsidR="00F417DF" w:rsidRPr="00013EBA" w:rsidRDefault="00F417DF" w:rsidP="00013EBA">
      <w:r w:rsidRPr="00013EBA">
        <w:t>OID of this table is: 1.3.6.1.4.1.25506.2.105.1.2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560"/>
        <w:gridCol w:w="1134"/>
        <w:gridCol w:w="2224"/>
      </w:tblGrid>
      <w:tr w:rsidR="00F417DF" w:rsidRPr="00522330" w:rsidTr="003629B1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Name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Description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hh3cVsiIndex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1.3.6.1.4.1.25506.2.105.1.2.1.1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No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As per MIB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hh3cVsiName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1.3.6.1.4.1.25506.2.105.1.2.1.2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hh3cVsiMode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1.3.6.1.4.1.25506.2.105.1.2.1.3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Not supported. The value is always 0. The variable value of set operation is ignored.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hh3cMinmIsid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1.3.6.1.4.1.25506.2.105.1.2.1.4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hh3cVsiId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1.3.6.1.4.1.25506.2.105.1.2.1.5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h</w:t>
            </w:r>
            <w:r w:rsidRPr="00013EBA">
              <w:t>h3cVsiTransMode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1.3.6.1.4.1.25506.2.105.1.2.1.6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 xml:space="preserve">Not </w:t>
            </w:r>
            <w:r w:rsidRPr="00013EBA">
              <w:t>supported. The</w:t>
            </w:r>
            <w:r w:rsidRPr="00013EBA">
              <w:rPr>
                <w:rFonts w:hint="eastAsia"/>
              </w:rPr>
              <w:t xml:space="preserve"> value is always vlan(1).</w:t>
            </w:r>
            <w:r w:rsidRPr="00013EBA">
              <w:t xml:space="preserve"> The variable value of set operation is ignored.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h</w:t>
            </w:r>
            <w:r w:rsidRPr="00013EBA">
              <w:t>h3cVsiEnableHubSpoke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1.3.6.1.4.1.25506.2.105.1.2.1.7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h</w:t>
            </w:r>
            <w:r w:rsidRPr="00013EBA">
              <w:t>h3cVsiAdminState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1.3.6.1.4.1.25506.2.105.1.2.1.8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 xml:space="preserve">The default value is </w:t>
            </w:r>
            <w:r w:rsidRPr="00013EBA">
              <w:t>adminUp</w:t>
            </w:r>
            <w:r w:rsidRPr="00013EBA">
              <w:rPr>
                <w:rFonts w:hint="eastAsia"/>
              </w:rPr>
              <w:t>(1)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hh3cVsiRowStatus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1.3.6.1.4.1.25506.2.105.1.2.1.9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 xml:space="preserve">Only support active(1), createAndGo(4) and destroy(6). </w:t>
            </w:r>
            <w:r w:rsidRPr="00013EBA">
              <w:t>Active(1) is only used to change the value of hh3cVsiAdminState.</w:t>
            </w:r>
          </w:p>
        </w:tc>
      </w:tr>
      <w:tr w:rsidR="00F417DF" w:rsidRPr="00522330" w:rsidTr="003629B1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lastRenderedPageBreak/>
              <w:t>hh3cVsi</w:t>
            </w:r>
            <w:r w:rsidRPr="00013EBA">
              <w:rPr>
                <w:rFonts w:hint="eastAsia"/>
              </w:rPr>
              <w:t>SpbIsid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1.3.6.1.4.1.25506.2.105.1.2.1.</w:t>
            </w:r>
            <w:r w:rsidRPr="00013EBA">
              <w:rPr>
                <w:rFonts w:hint="eastAsia"/>
              </w:rPr>
              <w:t>10)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</w:tbl>
    <w:p w:rsidR="00F417DF" w:rsidRPr="00050054" w:rsidRDefault="00F417DF" w:rsidP="00F417DF">
      <w:pPr>
        <w:spacing w:before="156" w:after="156"/>
        <w:ind w:left="420"/>
        <w:rPr>
          <w:rFonts w:ascii="Helvetica" w:hAnsi="Helvetica" w:cs="Helvetica"/>
        </w:rPr>
      </w:pPr>
    </w:p>
    <w:p w:rsidR="00F417DF" w:rsidRPr="00013EBA" w:rsidRDefault="00F417DF" w:rsidP="00F417DF">
      <w:pPr>
        <w:pStyle w:val="2"/>
      </w:pPr>
      <w:bookmarkStart w:id="7" w:name="_Toc397421345"/>
      <w:bookmarkStart w:id="8" w:name="_Toc94098739"/>
      <w:r w:rsidRPr="00013EBA">
        <w:t>hh3cVsiXconnectTable</w:t>
      </w:r>
      <w:bookmarkEnd w:id="7"/>
      <w:bookmarkEnd w:id="8"/>
    </w:p>
    <w:p w:rsidR="00F417DF" w:rsidRPr="00013EBA" w:rsidRDefault="00F417DF" w:rsidP="00013EBA">
      <w:r w:rsidRPr="00013EBA">
        <w:t>OID of this table is: 1.3.6.1.4.1.25506.2.105.1.</w:t>
      </w:r>
      <w:r w:rsidRPr="00013EBA"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1134"/>
        <w:gridCol w:w="2224"/>
      </w:tblGrid>
      <w:tr w:rsidR="00F417DF" w:rsidRPr="00522330" w:rsidTr="00013EBA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Description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hh3cVsiXconnectIfIndex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1.3.6.1.4.1.25506.2.105.1.3.1.1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Currnet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As per MIB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hh3cVsiXconnectEvcSrvInstId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1.3.6.1.4.1.25506.2.105.1.3.1.2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not-accessible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As per MIB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hh3cVsiXconnectVsiName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1.3.6.1.4.1.25506.2.105.1.3.1.3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hh3cVsiXconnectAccessMode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1.3.6.1.4.1.25506.2.105.1.3.1.4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hh3cVsiXconnectHubSpoke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1.3.6.1.4.1.25506.2.105.1.3.1.5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Can not be modified after creation</w:t>
            </w:r>
          </w:p>
        </w:tc>
      </w:tr>
      <w:tr w:rsidR="00F417DF" w:rsidRPr="00522330" w:rsidTr="00013EBA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hh3cVsiXconnectRowStatus</w:t>
            </w:r>
            <w:r w:rsidR="00013EBA">
              <w:rPr>
                <w:rFonts w:hint="eastAsia"/>
              </w:rPr>
              <w:t xml:space="preserve"> </w:t>
            </w:r>
            <w:r w:rsidRPr="00013EBA">
              <w:rPr>
                <w:rFonts w:hint="eastAsia"/>
              </w:rPr>
              <w:t>(</w:t>
            </w:r>
            <w:r w:rsidRPr="00013EBA">
              <w:t>1.3.6.1.4.1.25506.2.105.1.3.1.6</w:t>
            </w:r>
            <w:r w:rsidRPr="00013EBA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 xml:space="preserve">Only support </w:t>
            </w:r>
            <w:r w:rsidR="00013EBA" w:rsidRPr="005A2057">
              <w:rPr>
                <w:rFonts w:hint="eastAsia"/>
              </w:rPr>
              <w:t xml:space="preserve">active(1), </w:t>
            </w:r>
            <w:r w:rsidRPr="00013EBA">
              <w:rPr>
                <w:rFonts w:hint="eastAsia"/>
              </w:rPr>
              <w:t>createAndGo(4) and destroy(6)</w:t>
            </w:r>
          </w:p>
        </w:tc>
      </w:tr>
    </w:tbl>
    <w:p w:rsidR="00F417DF" w:rsidRDefault="00F417DF" w:rsidP="00F417DF"/>
    <w:p w:rsidR="00F417DF" w:rsidRPr="00013EBA" w:rsidRDefault="00F417DF" w:rsidP="00F417DF">
      <w:pPr>
        <w:pStyle w:val="2"/>
      </w:pPr>
      <w:bookmarkStart w:id="9" w:name="_Toc397421346"/>
      <w:bookmarkStart w:id="10" w:name="_Toc94098740"/>
      <w:r w:rsidRPr="00013EBA">
        <w:t>hh3cVsiPwBindTable</w:t>
      </w:r>
      <w:bookmarkEnd w:id="9"/>
      <w:bookmarkEnd w:id="10"/>
    </w:p>
    <w:p w:rsidR="00F417DF" w:rsidRPr="00013EBA" w:rsidRDefault="00F417DF" w:rsidP="00013EBA">
      <w:r w:rsidRPr="00013EBA">
        <w:t>OID of this table is: 1.3.6.1.4.1.25506.2.105.1.4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992"/>
        <w:gridCol w:w="2508"/>
      </w:tblGrid>
      <w:tr w:rsidR="00F417DF" w:rsidRPr="00522330" w:rsidTr="00013EBA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417DF" w:rsidRPr="00013EBA" w:rsidRDefault="00F417DF" w:rsidP="00013EBA">
            <w:pPr>
              <w:pStyle w:val="TableHeading"/>
              <w:widowControl w:val="0"/>
              <w:rPr>
                <w:lang w:eastAsia="en-US"/>
              </w:rPr>
            </w:pPr>
            <w:r w:rsidRPr="00013EBA">
              <w:rPr>
                <w:lang w:eastAsia="en-US"/>
              </w:rPr>
              <w:t>Description</w:t>
            </w:r>
          </w:p>
        </w:tc>
      </w:tr>
      <w:tr w:rsidR="00013EBA" w:rsidRPr="00522330" w:rsidTr="00013EBA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hh3cVsiPwIndex</w:t>
            </w:r>
            <w:r>
              <w:rPr>
                <w:rFonts w:hint="eastAsia"/>
              </w:rPr>
              <w:t xml:space="preserve"> (</w:t>
            </w:r>
            <w:r w:rsidRPr="00867C1F">
              <w:t>1.3.6.1.4.1.25506.2.105.1.4.1.1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As per MIB</w:t>
            </w:r>
          </w:p>
        </w:tc>
      </w:tr>
      <w:tr w:rsidR="00013EBA" w:rsidRPr="00522330" w:rsidTr="00013EBA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hh3cVsiPwBindAttributes</w:t>
            </w:r>
            <w:r>
              <w:rPr>
                <w:rFonts w:hint="eastAsia"/>
              </w:rPr>
              <w:t xml:space="preserve"> (</w:t>
            </w:r>
            <w:r>
              <w:t>1.3.6.1.4.1.25506.2.105.1.4.1.</w:t>
            </w:r>
            <w:r>
              <w:rPr>
                <w:rFonts w:hint="eastAsia"/>
              </w:rPr>
              <w:t>2)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As per MIB</w:t>
            </w:r>
          </w:p>
        </w:tc>
      </w:tr>
      <w:tr w:rsidR="00013EBA" w:rsidRPr="00522330" w:rsidTr="00013EBA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5A2057" w:rsidRDefault="00013EBA" w:rsidP="007D65B6">
            <w:pPr>
              <w:pStyle w:val="TableText"/>
              <w:widowControl w:val="0"/>
            </w:pPr>
            <w:r w:rsidRPr="005A2057">
              <w:t>hh3cVsiPwBindRowStatus</w:t>
            </w:r>
            <w:r>
              <w:rPr>
                <w:rFonts w:hint="eastAsia"/>
              </w:rPr>
              <w:t xml:space="preserve"> (</w:t>
            </w:r>
            <w:r>
              <w:t>1.3.6.1.4.1.25506.2.105.1.4.1.</w:t>
            </w:r>
            <w:r>
              <w:rPr>
                <w:rFonts w:hint="eastAsia"/>
              </w:rPr>
              <w:t>3)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13EBA" w:rsidRPr="00013EBA" w:rsidRDefault="00013EBA" w:rsidP="00013EBA">
            <w:pPr>
              <w:pStyle w:val="TableText"/>
              <w:widowControl w:val="0"/>
            </w:pPr>
            <w:r w:rsidRPr="00013EBA">
              <w:rPr>
                <w:rFonts w:hint="eastAsia"/>
              </w:rPr>
              <w:t>Only support active(1), createAndGo(4) and destroy(6)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C53" w:rsidRDefault="007B5C53">
      <w:r>
        <w:separator/>
      </w:r>
    </w:p>
  </w:endnote>
  <w:endnote w:type="continuationSeparator" w:id="0">
    <w:p w:rsidR="007B5C53" w:rsidRDefault="007B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117D2">
      <w:fldChar w:fldCharType="begin"/>
    </w:r>
    <w:r>
      <w:instrText>PAGE</w:instrText>
    </w:r>
    <w:r w:rsidR="00E117D2">
      <w:fldChar w:fldCharType="separate"/>
    </w:r>
    <w:r w:rsidR="00E02D47">
      <w:rPr>
        <w:noProof/>
      </w:rPr>
      <w:t>1</w:t>
    </w:r>
    <w:r w:rsidR="00E117D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02D47">
      <w:fldChar w:fldCharType="begin"/>
    </w:r>
    <w:r w:rsidR="00E02D47">
      <w:instrText xml:space="preserve"> NUMPAGES  \* Arabic  \* MERGEFORMAT </w:instrText>
    </w:r>
    <w:r w:rsidR="00E02D47">
      <w:fldChar w:fldCharType="separate"/>
    </w:r>
    <w:r w:rsidR="00E02D47">
      <w:rPr>
        <w:noProof/>
      </w:rPr>
      <w:t>3</w:t>
    </w:r>
    <w:r w:rsidR="00E02D4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C53" w:rsidRDefault="007B5C53">
      <w:r>
        <w:separator/>
      </w:r>
    </w:p>
  </w:footnote>
  <w:footnote w:type="continuationSeparator" w:id="0">
    <w:p w:rsidR="007B5C53" w:rsidRDefault="007B5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417DF" w:rsidRPr="00F417DF">
      <w:t xml:space="preserve"> HH3C-VSI-MIB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3EBA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5A63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9B1"/>
    <w:rsid w:val="00362DB0"/>
    <w:rsid w:val="00366B74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5C53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5469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A67D7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08EE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50A8"/>
    <w:rsid w:val="00DF7617"/>
    <w:rsid w:val="00E0262E"/>
    <w:rsid w:val="00E029F4"/>
    <w:rsid w:val="00E02D47"/>
    <w:rsid w:val="00E039A8"/>
    <w:rsid w:val="00E03C27"/>
    <w:rsid w:val="00E061DE"/>
    <w:rsid w:val="00E06D67"/>
    <w:rsid w:val="00E10A99"/>
    <w:rsid w:val="00E117D2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17DF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F417D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D0485-482C-4555-B2DB-72938178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96</TotalTime>
  <Pages>3</Pages>
  <Words>309</Words>
  <Characters>2909</Characters>
  <Application>Microsoft Office Word</Application>
  <DocSecurity>0</DocSecurity>
  <Lines>193</Lines>
  <Paragraphs>139</Paragraphs>
  <ScaleCrop>false</ScaleCrop>
  <Company/>
  <LinksUpToDate>false</LinksUpToDate>
  <CharactersWithSpaces>3079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2022-01-26T06:06:00Z</dcterms:modified>
</cp:coreProperties>
</file>